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Herefordshire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Herefordshire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Herefordshire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Herefordshire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Herefordshire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5.7%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Herefordshire are estimated to have a score of 1-2 on the PGSI (low-risk gambling), whilst </w:t>
      </w:r>
      <w:r w:rsidRPr="00773DF7">
        <w:rPr>
          <w:rFonts w:ascii="Libre Franklin Light" w:hAnsi="Libre Franklin Light" w:cs="Calibri Light"/>
          <w:b/>
          <w:bCs/>
          <w:color w:val="C45911" w:themeColor="accent2" w:themeShade="BF"/>
        </w:rPr>
        <w:t xml:space="preserve">3.7%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64.7% </w:t>
      </w:r>
      <w:r w:rsidRPr="004747BF">
        <w:rPr>
          <w:rFonts w:ascii="Libre Franklin Light" w:eastAsia="Times New Roman" w:hAnsi="Libre Franklin Light" w:cs="Calibri Light"/>
        </w:rPr>
        <w:t xml:space="preserve">of those respondents classified as PGSI 8+ in Herefordshire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Herefordshire is estimated to be </w:t>
      </w:r>
      <w:r w:rsidRPr="00773DF7">
        <w:rPr>
          <w:rFonts w:ascii="Libre Franklin Light" w:eastAsia="Times New Roman" w:hAnsi="Libre Franklin Light" w:cs="Calibri Light"/>
          <w:b/>
          <w:bCs/>
          <w:color w:val="C45911" w:themeColor="accent2" w:themeShade="BF"/>
        </w:rPr>
        <w:t xml:space="preserve">£2,273,913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Herefordshire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11.0%</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Herefordshire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5.7%</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Herefordshire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3.7%</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Herefordshire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Herefordshir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Herefordshire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Herefordshir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Herefordshire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3.6%</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16.7%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Herefordshire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64.7%</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Herefordshir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Herefordshire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3.5%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18.9%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Herefordshire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Herefordshire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Herefordshire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Herefordshire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Herefordshire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£2,273,913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Herefordshire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£37,038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£765,973</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£54,872</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£15,433</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£28,293</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£1,372,304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£2,273,913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Herefordshire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Herefordshire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16.5%</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Herefordshire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15.0%</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Herefordshire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3.1%</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Herefordshire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Herefordshire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50.1%</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Herefordshire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16.5%</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Herefordshire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15.0%</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Herefordshire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3.1%</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Herefordshire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Herefordshire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50.1%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Herefordshire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FE5E2144-F625-4F11-A340-6AAAA8136585}"/>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